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DD" w:rsidRDefault="008953DD" w:rsidP="00CA754F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8953DD" w:rsidRDefault="008953DD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8953DD" w:rsidRDefault="008953DD" w:rsidP="002F1CB6">
      <w:pPr>
        <w:jc w:val="center"/>
        <w:rPr>
          <w:b/>
        </w:rPr>
      </w:pPr>
    </w:p>
    <w:p w:rsidR="008953DD" w:rsidRDefault="008953DD" w:rsidP="002C43A3">
      <w:pPr>
        <w:jc w:val="center"/>
        <w:rPr>
          <w:b/>
        </w:rPr>
      </w:pPr>
      <w:r>
        <w:rPr>
          <w:b/>
        </w:rPr>
        <w:t>ПРИКАЗ</w:t>
      </w:r>
    </w:p>
    <w:p w:rsidR="008953DD" w:rsidRPr="002C43A3" w:rsidRDefault="008953DD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8953DD" w:rsidRDefault="008953DD" w:rsidP="002F1CB6">
      <w:pPr>
        <w:ind w:left="2124" w:hanging="2124"/>
        <w:jc w:val="center"/>
      </w:pPr>
      <w:r>
        <w:t xml:space="preserve"> </w:t>
      </w:r>
    </w:p>
    <w:p w:rsidR="008953DD" w:rsidRDefault="008953DD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8953DD" w:rsidRPr="002100A8" w:rsidRDefault="008953DD" w:rsidP="00D266D1">
      <w:pPr>
        <w:rPr>
          <w:b/>
        </w:rPr>
      </w:pPr>
    </w:p>
    <w:p w:rsidR="008953DD" w:rsidRDefault="008953DD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8953DD" w:rsidRDefault="008953DD" w:rsidP="002C43A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предоставления муниципальной услуги по предоставлению информации об организации общедоступного и бесплатного дополнительного образования в образовательных организациях, организациях дополнительного образования Шекснинского муниципального района</w:t>
      </w:r>
    </w:p>
    <w:p w:rsidR="008953DD" w:rsidRDefault="008953DD" w:rsidP="002F1CB6">
      <w:pPr>
        <w:jc w:val="center"/>
        <w:rPr>
          <w:b/>
          <w:bCs/>
          <w:color w:val="000000"/>
          <w:sz w:val="28"/>
          <w:szCs w:val="28"/>
        </w:rPr>
      </w:pPr>
    </w:p>
    <w:p w:rsidR="008953DD" w:rsidRDefault="008953DD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8953DD" w:rsidRPr="002100A8" w:rsidRDefault="008953DD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8953DD" w:rsidRDefault="008953DD" w:rsidP="002C43A3">
      <w:pPr>
        <w:ind w:firstLine="720"/>
        <w:jc w:val="both"/>
        <w:rPr>
          <w:color w:val="000000"/>
          <w:sz w:val="28"/>
          <w:szCs w:val="28"/>
        </w:rPr>
      </w:pPr>
    </w:p>
    <w:p w:rsidR="008953DD" w:rsidRPr="00405F0B" w:rsidRDefault="008953DD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 образования</w:t>
      </w:r>
      <w:r w:rsidRPr="00405F0B">
        <w:rPr>
          <w:bCs/>
          <w:color w:val="000000"/>
          <w:sz w:val="28"/>
          <w:szCs w:val="28"/>
        </w:rPr>
        <w:t xml:space="preserve"> в образовательных организациях</w:t>
      </w:r>
      <w:r>
        <w:rPr>
          <w:bCs/>
          <w:color w:val="000000"/>
          <w:sz w:val="28"/>
          <w:szCs w:val="28"/>
        </w:rPr>
        <w:t>, организациях дополнительного образования</w:t>
      </w:r>
      <w:r w:rsidRPr="00405F0B">
        <w:rPr>
          <w:bCs/>
          <w:color w:val="000000"/>
          <w:sz w:val="28"/>
          <w:szCs w:val="28"/>
        </w:rPr>
        <w:t xml:space="preserve"> Шекснинского муниципального</w:t>
      </w:r>
      <w:r>
        <w:rPr>
          <w:bCs/>
          <w:color w:val="000000"/>
          <w:sz w:val="28"/>
          <w:szCs w:val="28"/>
        </w:rPr>
        <w:t xml:space="preserve"> района</w:t>
      </w:r>
      <w:r w:rsidRPr="00405F0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8953DD" w:rsidRDefault="008953DD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31.05.2011 № 221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Управления образования Шекснинского муниципального района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405F0B">
        <w:rPr>
          <w:bCs/>
          <w:color w:val="000000"/>
          <w:sz w:val="28"/>
          <w:szCs w:val="28"/>
        </w:rPr>
        <w:t xml:space="preserve"> образования в образовательных </w:t>
      </w:r>
      <w:r>
        <w:rPr>
          <w:bCs/>
          <w:color w:val="000000"/>
          <w:sz w:val="28"/>
          <w:szCs w:val="28"/>
        </w:rPr>
        <w:t>учреждениях, расположенных на территории</w:t>
      </w:r>
      <w:r w:rsidRPr="00405F0B">
        <w:rPr>
          <w:bCs/>
          <w:color w:val="000000"/>
          <w:sz w:val="28"/>
          <w:szCs w:val="28"/>
        </w:rPr>
        <w:t xml:space="preserve"> Шекснинского муниципального района»</w:t>
      </w:r>
      <w:r>
        <w:rPr>
          <w:bCs/>
          <w:color w:val="000000"/>
          <w:sz w:val="28"/>
          <w:szCs w:val="28"/>
        </w:rPr>
        <w:t>.</w:t>
      </w:r>
    </w:p>
    <w:p w:rsidR="008953DD" w:rsidRPr="002100A8" w:rsidRDefault="008953DD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Жаварцовой Е.Г., программисту, разместить регламент на официальном сайте Управления образования в информационно-телекоммуникационной сети «Интернет».</w:t>
      </w:r>
    </w:p>
    <w:p w:rsidR="008953DD" w:rsidRDefault="008953DD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8953DD" w:rsidRDefault="008953DD" w:rsidP="00D266D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Настоящий приказ вступает в силу с момента его подписания.</w:t>
      </w:r>
    </w:p>
    <w:p w:rsidR="008953DD" w:rsidRDefault="008953DD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8953DD" w:rsidRDefault="008953DD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8953DD" w:rsidRDefault="008953DD" w:rsidP="002F1CB6"/>
    <w:p w:rsidR="008953DD" w:rsidRDefault="008953DD"/>
    <w:sectPr w:rsidR="008953DD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35B35"/>
    <w:rsid w:val="00050E55"/>
    <w:rsid w:val="00083135"/>
    <w:rsid w:val="00121909"/>
    <w:rsid w:val="002100A8"/>
    <w:rsid w:val="002C43A3"/>
    <w:rsid w:val="002E62CE"/>
    <w:rsid w:val="002F1CB6"/>
    <w:rsid w:val="00342DDA"/>
    <w:rsid w:val="003F16B9"/>
    <w:rsid w:val="00405F0B"/>
    <w:rsid w:val="00597D36"/>
    <w:rsid w:val="005F7992"/>
    <w:rsid w:val="00686427"/>
    <w:rsid w:val="008953DD"/>
    <w:rsid w:val="008B4C64"/>
    <w:rsid w:val="0090372F"/>
    <w:rsid w:val="00CA754F"/>
    <w:rsid w:val="00D20F5B"/>
    <w:rsid w:val="00D266D1"/>
    <w:rsid w:val="00DF585C"/>
    <w:rsid w:val="00E46861"/>
    <w:rsid w:val="00EF4E63"/>
    <w:rsid w:val="00F0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332</Words>
  <Characters>1896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15</cp:revision>
  <cp:lastPrinted>2015-07-10T10:23:00Z</cp:lastPrinted>
  <dcterms:created xsi:type="dcterms:W3CDTF">2015-07-03T08:17:00Z</dcterms:created>
  <dcterms:modified xsi:type="dcterms:W3CDTF">2016-05-23T08:42:00Z</dcterms:modified>
</cp:coreProperties>
</file>